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Default="006B4F16" w:rsidP="00A827F1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6B4F16" w:rsidRDefault="00A827F1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УЧЕНИЦИ</w:t>
      </w:r>
      <w:r w:rsidR="006B4F16">
        <w:rPr>
          <w:rFonts w:asciiTheme="majorHAnsi" w:hAnsiTheme="majorHAnsi"/>
          <w:b/>
          <w:sz w:val="32"/>
          <w:szCs w:val="32"/>
        </w:rPr>
        <w:t xml:space="preserve"> </w:t>
      </w:r>
      <w:r w:rsidR="006B4F16" w:rsidRPr="00BE482C">
        <w:rPr>
          <w:rFonts w:asciiTheme="majorHAnsi" w:hAnsiTheme="majorHAnsi"/>
          <w:b/>
          <w:sz w:val="32"/>
          <w:szCs w:val="32"/>
        </w:rPr>
        <w:t>ДЛ</w:t>
      </w:r>
      <w:r w:rsidR="006B4F16">
        <w:rPr>
          <w:rFonts w:asciiTheme="majorHAnsi" w:hAnsiTheme="majorHAnsi"/>
          <w:b/>
          <w:sz w:val="32"/>
          <w:szCs w:val="32"/>
        </w:rPr>
        <w:t xml:space="preserve">ОП </w:t>
      </w:r>
      <w:r w:rsidR="00790EC8">
        <w:rPr>
          <w:rFonts w:asciiTheme="majorHAnsi" w:hAnsiTheme="majorHAnsi"/>
          <w:b/>
          <w:sz w:val="32"/>
          <w:szCs w:val="32"/>
        </w:rPr>
        <w:t>2</w:t>
      </w:r>
      <w:r w:rsidR="006B4F16">
        <w:rPr>
          <w:rFonts w:asciiTheme="majorHAnsi" w:hAnsiTheme="majorHAnsi"/>
          <w:b/>
          <w:sz w:val="32"/>
          <w:szCs w:val="32"/>
        </w:rPr>
        <w:t xml:space="preserve"> КРЪГ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</w:t>
      </w:r>
    </w:p>
    <w:p w:rsidR="006B4F16" w:rsidRDefault="00A827F1" w:rsidP="00790EC8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25</w:t>
      </w:r>
      <w:r w:rsidR="00790EC8">
        <w:rPr>
          <w:rFonts w:asciiTheme="majorHAnsi" w:hAnsiTheme="majorHAnsi"/>
          <w:b/>
          <w:sz w:val="32"/>
          <w:szCs w:val="32"/>
        </w:rPr>
        <w:t>.10-</w:t>
      </w:r>
      <w:r>
        <w:rPr>
          <w:rFonts w:asciiTheme="majorHAnsi" w:hAnsiTheme="majorHAnsi"/>
          <w:b/>
          <w:sz w:val="32"/>
          <w:szCs w:val="32"/>
        </w:rPr>
        <w:t>29</w:t>
      </w:r>
      <w:r w:rsidR="00790EC8">
        <w:rPr>
          <w:rFonts w:asciiTheme="majorHAnsi" w:hAnsiTheme="majorHAnsi"/>
          <w:b/>
          <w:sz w:val="32"/>
          <w:szCs w:val="32"/>
        </w:rPr>
        <w:t>.10</w:t>
      </w:r>
      <w:r w:rsidR="006B4F16">
        <w:rPr>
          <w:rFonts w:asciiTheme="majorHAnsi" w:hAnsiTheme="majorHAnsi"/>
          <w:b/>
          <w:sz w:val="32"/>
          <w:szCs w:val="32"/>
        </w:rPr>
        <w:t>.2022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г.</w:t>
      </w:r>
      <w:r w:rsidR="00790EC8">
        <w:rPr>
          <w:rFonts w:asciiTheme="majorHAnsi" w:hAnsiTheme="majorHAnsi"/>
          <w:b/>
          <w:sz w:val="32"/>
          <w:szCs w:val="32"/>
        </w:rPr>
        <w:t xml:space="preserve">, гр. </w:t>
      </w:r>
      <w:r>
        <w:rPr>
          <w:rFonts w:asciiTheme="majorHAnsi" w:hAnsiTheme="majorHAnsi"/>
          <w:b/>
          <w:sz w:val="32"/>
          <w:szCs w:val="32"/>
        </w:rPr>
        <w:t>Ботевград</w:t>
      </w: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10529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3420"/>
        <w:gridCol w:w="1440"/>
        <w:gridCol w:w="2450"/>
        <w:gridCol w:w="2319"/>
      </w:tblGrid>
      <w:tr w:rsidR="00A827F1" w:rsidRPr="00A827F1" w:rsidTr="00A827F1">
        <w:trPr>
          <w:trHeight w:val="7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Класиране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Име на състезателя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Категория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Отбор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32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Симеон Соколов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Атанас Огнянов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lang w:val="en-US" w:eastAsia="en-US"/>
              </w:rPr>
              <w:t>Никола Петров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lang w:val="en-US" w:eastAsia="en-US"/>
              </w:rPr>
              <w:t>32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lang w:val="en-US" w:eastAsia="en-US"/>
              </w:rPr>
              <w:t>ДСД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Пенчо Пенчев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ГО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Горна Оряховица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Кристиян Яков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ДСД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Силвестър Илиев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34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bookmarkStart w:id="0" w:name="_GoBack" w:colFirst="2" w:colLast="2"/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Стефанов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BA7D6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BA7D61">
              <w:rPr>
                <w:rFonts w:asciiTheme="majorHAnsi" w:hAnsiTheme="majorHAnsi" w:cs="Calibri"/>
                <w:color w:val="FF0000"/>
                <w:lang w:val="en-US" w:eastAsia="en-US"/>
              </w:rPr>
              <w:t>34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Димитър Колев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BA7D6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BA7D61">
              <w:rPr>
                <w:rFonts w:asciiTheme="majorHAnsi" w:hAnsiTheme="majorHAnsi" w:cs="Calibri"/>
                <w:color w:val="FF0000"/>
                <w:lang w:val="en-US" w:eastAsia="en-US"/>
              </w:rPr>
              <w:t>34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Веселин Христов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BA7D6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BA7D61">
              <w:rPr>
                <w:rFonts w:asciiTheme="majorHAnsi" w:hAnsiTheme="majorHAnsi" w:cs="Calibri"/>
                <w:color w:val="FF0000"/>
                <w:lang w:val="en-US" w:eastAsia="en-US"/>
              </w:rPr>
              <w:t>34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Омуртаг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Омуртаг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Йоан Йорданов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BA7D6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BA7D61">
              <w:rPr>
                <w:rFonts w:asciiTheme="majorHAnsi" w:hAnsiTheme="majorHAnsi" w:cs="Calibri"/>
                <w:color w:val="FF0000"/>
                <w:lang w:val="en-US" w:eastAsia="en-US"/>
              </w:rPr>
              <w:t>34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Светкавица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Търговище</w:t>
            </w:r>
          </w:p>
        </w:tc>
      </w:tr>
      <w:bookmarkEnd w:id="0"/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36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Димитър Панталеев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Яни Боев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Димов боксинг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Божидар Димитров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Димитър Асенов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Цветимир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Голдън Бойс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Козлодуй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Майкъл Устинов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Виктор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lang w:val="en-US" w:eastAsia="en-US"/>
              </w:rPr>
              <w:t>Али Кехайов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lang w:val="en-US" w:eastAsia="en-US"/>
              </w:rPr>
              <w:t>36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38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Николай Карабойков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Георги Гълъбов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Полат Ковачев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Лаута Арми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Зигфрит Сашев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Октай Назиоров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Валентин Йорданов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Стивън Евтимов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Мартин Радев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Димитър Камбуров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Боян Захариев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Петър Манов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40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Асен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Христо Тасков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Божидар Костов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Божидар Златков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АСК Сливен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Георги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Плевен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Ники Илиев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Борислав Филчев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Найден Раденков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Севастиан Манчев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Черно море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Ивайло Пелтеков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Васил Костадинов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Красимир Ангелов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13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Росен Илиев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Добрич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Добрич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Аксел Ангелов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Светкавица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Търговище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42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Антонио Дамянов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Георги Станков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Светлин Симеонов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Идриз Стефанов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Рашко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Диман Ангелов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Левски София Запад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Максимилиян Петков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Розалин Маринов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АСК Сливен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Дейвид Иванов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Никола Александров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Алекандър Царев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Пловдив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Антонио Валериев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Станимир Александров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44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Иван Христов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Ивайло Колев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Делев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Шумен груп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Славчо Григоров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Лаута Арми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Асен Карагьозов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Лаута Арми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Васко Маринов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Плевен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Георги Ячев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Денис Махмуд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Христо Асенов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Божидар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Левек Хамил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Калоян Николов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Крум Спасенов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Мартин Митков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Мартин Павлов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Илия Димитров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Веско Тодоров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46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Йоан Христов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Лало Величков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Пресиян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Сашо Борисов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Мартин Павлов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Виктор Томов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Умут Мустафа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Стефан Караджа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Илия Илиев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Кристиан Илиев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Боруй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Антонио Обретенов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Георги Димитров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lang w:val="en-US" w:eastAsia="en-US"/>
              </w:rPr>
              <w:t>12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Красимир Николов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Борил Митев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lang w:val="en-US" w:eastAsia="en-US"/>
              </w:rPr>
              <w:t>14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Мартин Пенев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48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Иво Димитров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Черно море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Николай Събев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Гюров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Латин Димитров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Александър Георгиев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Славия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Олджан Османов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Олимпиа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Миланов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Таланти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Лом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Десислав Божинов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Иван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Плевен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Даниел Цонев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Огнян Огнянов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Пламен Узунски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Калоян Йорданов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Николай Витанов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Адем Адемов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Омуртаг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Омуртаг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50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Владимир Давидов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Лаута Арми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Веселин Борисов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Светлин Дамянов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Вилимир Радев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Илия Йорданов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ГО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Горна Оряховица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Виктор Искренов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Никола Борисов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Бдин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Видин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Георги Чобанов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Борис Василев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Баръш Топал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Марин Василев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Атанас Симеонов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Фикри Живков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52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Янко Илиев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Джан Ахмедов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Лаута Арми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Деян Михайлов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Георги Тосков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Юнайтед спортс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Коце Златков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Преслав Димитров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ГО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Горна Оряховица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Цветомир Петров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Осман Шабан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Омуртаг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Омуртаг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Емануил Стефанов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Стефан Николов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Севдалин Василев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Петър Валентинов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54 кг.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Ивайло Кирилов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Кубрат Гьоков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Черно море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Адриан Атанасов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Георгиев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Дейвид Огнянов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Стефан Караджа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Марин Маринов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Галимир Стефанов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Юлиан Лазаров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Христо Димитров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Танер Авни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Стефан Караджа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Йоан Стойнев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57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Найден Димитров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Максим Кирилов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Велико Търново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Марин Николов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Олександър Станиславович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Неделин Вълчев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Мартин Лаков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Станимир Николов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Димитров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Стоян Ангелов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Ивайло Костов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Светкавица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Търговище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Михаел Кацаров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Никола Николов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 Йосифов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Йордан Стоилов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Венцислав Радостинов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Гюкан Орхан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Арда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Кърджали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 Ангелов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Иван Митев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60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Стилян Георгиев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Митко Георгиев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Иво Стоянов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АСК Сливен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Радослав Барбалов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Давид Боянов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Ладимекс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Перник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Крум Ангелов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Боян Бутилов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Юнайтед спортс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Ибрям Ибрямов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Светкавица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Търговище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Пресиян Стефанов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Христо Николчов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Тунч Фучиджи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63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Никола Клявков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Валентин Ненчев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Боруй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Стара Загора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 Кацаров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Юнайтед спортс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Майкъл Ахмедов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Едмонд Авдул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Сезгин Самир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Мартин Чепилов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Григор Мишев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Димитър Александров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Виктор Георгиев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Ерик Петров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Борислав Тодоров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Давид Генов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Атанас Богатев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Пловдив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Сашо Кънев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Севдалин Василев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66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Нино Николаев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Огнян Антонов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Любомир Славов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Бдин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Видин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Тодор Тодоров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Петър Петров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Борислав Атанасов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РС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Николай Тодоров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66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Ладимекс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Перник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Атай Мурад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Севдалин Василев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Мартин Елкин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Юсеин Станилов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Стефан Караджа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Цеков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70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Явор Вълчев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ДСД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Константин Кирилов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Виктор Тлачански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Антонио Христов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Преслав Петров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Петър Емилов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Кристиян Ерсой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Черно море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Михаил Максимов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Октавиан Вартанян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Павел Петров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Юнайтед спортс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Иван Тенев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Мирослав Борисов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Таланти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Лом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13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 Кръстев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75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Никита Болдирев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Найден Найденов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Явор Пенчев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ГО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Горна Оряховица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 Нейков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Борислав Михов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ДСД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Стефан Симеонов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Николай Николов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Пловдив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Давид Маринов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Ротунда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Станислав Джеджев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Димов боксинг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Денислав Николов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80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Николай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ГО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Горна Оряховица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Янислав Шамбов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Алекс Младенов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Бисер Илиев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Мизия 80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Габриел Дучев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Димов боксинг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Цветелин Петров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Георги Илиев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Иван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Красимир Мемов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СФ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Давид Калайджийски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90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Марин Василев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Червен бряг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Атанас Митрев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Денислав Ефремов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Злати Пенчев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Мартин Руменов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Иво Демирев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Севдалин Василев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Мирослав Цветанов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Виктор Венциславов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</w:p>
        </w:tc>
      </w:tr>
      <w:tr w:rsidR="00A827F1" w:rsidRPr="00A827F1" w:rsidTr="00BA7D6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Кат. +90 кг.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Габриел Симов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Георги Георгиев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Таланти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Лом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Росен Недков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Мартин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Будин Будинов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Спартак Димитровград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Димитровград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Виктор Колев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Жульо Иванов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Семих Мурад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90+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Арда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FF0000"/>
                <w:lang w:val="en-US" w:eastAsia="en-US"/>
              </w:rPr>
              <w:t>Кърджали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Мартин Георгиев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Димов боксинг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</w:p>
        </w:tc>
      </w:tr>
      <w:tr w:rsidR="00A827F1" w:rsidRPr="00A827F1" w:rsidTr="00A827F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Виктор Йорданов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 РС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7F1" w:rsidRPr="00A827F1" w:rsidRDefault="00A827F1" w:rsidP="00A827F1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A827F1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</w:p>
        </w:tc>
      </w:tr>
    </w:tbl>
    <w:p w:rsidR="00A827F1" w:rsidRDefault="00A827F1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F815A2" w:rsidRDefault="00F815A2" w:rsidP="006B4F1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6F8" w:rsidRDefault="001726F8" w:rsidP="00144764">
      <w:r>
        <w:separator/>
      </w:r>
    </w:p>
  </w:endnote>
  <w:endnote w:type="continuationSeparator" w:id="0">
    <w:p w:rsidR="001726F8" w:rsidRDefault="001726F8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7F1" w:rsidRDefault="00A827F1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7F1" w:rsidRPr="00144764" w:rsidRDefault="00A827F1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6F8" w:rsidRDefault="001726F8" w:rsidP="00144764">
      <w:r>
        <w:separator/>
      </w:r>
    </w:p>
  </w:footnote>
  <w:footnote w:type="continuationSeparator" w:id="0">
    <w:p w:rsidR="001726F8" w:rsidRDefault="001726F8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7F1" w:rsidRPr="00144764" w:rsidRDefault="00A827F1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1726F8"/>
    <w:rsid w:val="00223B83"/>
    <w:rsid w:val="002A4A8E"/>
    <w:rsid w:val="00300644"/>
    <w:rsid w:val="003874E4"/>
    <w:rsid w:val="00446467"/>
    <w:rsid w:val="00484BD5"/>
    <w:rsid w:val="00570DB0"/>
    <w:rsid w:val="00576D0A"/>
    <w:rsid w:val="005B76EA"/>
    <w:rsid w:val="00606305"/>
    <w:rsid w:val="0064642C"/>
    <w:rsid w:val="006B4F16"/>
    <w:rsid w:val="006D1ED9"/>
    <w:rsid w:val="007077B0"/>
    <w:rsid w:val="0073702F"/>
    <w:rsid w:val="0076018A"/>
    <w:rsid w:val="007777FC"/>
    <w:rsid w:val="00790EC8"/>
    <w:rsid w:val="00803877"/>
    <w:rsid w:val="00853C82"/>
    <w:rsid w:val="008F1701"/>
    <w:rsid w:val="00917784"/>
    <w:rsid w:val="00920FBF"/>
    <w:rsid w:val="00A25AD5"/>
    <w:rsid w:val="00A827F1"/>
    <w:rsid w:val="00A87976"/>
    <w:rsid w:val="00AB28A5"/>
    <w:rsid w:val="00AD52FE"/>
    <w:rsid w:val="00B50314"/>
    <w:rsid w:val="00B555A9"/>
    <w:rsid w:val="00B5771A"/>
    <w:rsid w:val="00BA7D61"/>
    <w:rsid w:val="00BE482C"/>
    <w:rsid w:val="00C42D45"/>
    <w:rsid w:val="00C505F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E127A4"/>
    <w:rsid w:val="00E1287C"/>
    <w:rsid w:val="00E247D5"/>
    <w:rsid w:val="00E33C7E"/>
    <w:rsid w:val="00E957A4"/>
    <w:rsid w:val="00E96AFF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1750C-DCCE-44F2-A741-CDB47455B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8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cp:lastPrinted>2021-03-05T11:43:00Z</cp:lastPrinted>
  <dcterms:created xsi:type="dcterms:W3CDTF">2022-11-09T13:28:00Z</dcterms:created>
  <dcterms:modified xsi:type="dcterms:W3CDTF">2022-11-09T13:28:00Z</dcterms:modified>
</cp:coreProperties>
</file>